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C2C18" w14:textId="77777777" w:rsidR="00902BD7" w:rsidRDefault="00902BD7" w:rsidP="00902BD7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KYRKEBY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DE439BC" w14:textId="77777777" w:rsidR="00902BD7" w:rsidRDefault="00902BD7" w:rsidP="00902BD7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787B0CC" w14:textId="77777777" w:rsidR="00902BD7" w:rsidRDefault="00902BD7" w:rsidP="00902BD7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B965CBD" w14:textId="77777777" w:rsidR="00902BD7" w:rsidRDefault="00902BD7" w:rsidP="00902BD7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He made a plaint of trespass, assault and taking against John Alton of</w:t>
      </w:r>
    </w:p>
    <w:p w14:paraId="72707997" w14:textId="77777777" w:rsidR="00902BD7" w:rsidRDefault="00902BD7" w:rsidP="00902BD7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Waltham Holy Cross(q.v.) 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Underwode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Cheshunt(q.v.).</w:t>
      </w:r>
    </w:p>
    <w:p w14:paraId="5FF57D84" w14:textId="77777777" w:rsidR="00902BD7" w:rsidRDefault="00902BD7" w:rsidP="00902BD7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7DD2983" w14:textId="77777777" w:rsidR="00902BD7" w:rsidRDefault="00902BD7" w:rsidP="00902BD7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A8E6A65" w14:textId="77777777" w:rsidR="00902BD7" w:rsidRDefault="00902BD7" w:rsidP="00902BD7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4947C6F" w14:textId="77777777" w:rsidR="00902BD7" w:rsidRDefault="00902BD7" w:rsidP="00902BD7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30 May 2021</w:t>
      </w:r>
    </w:p>
    <w:p w14:paraId="41E0862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7DC48" w14:textId="77777777" w:rsidR="00902BD7" w:rsidRDefault="00902BD7" w:rsidP="009139A6">
      <w:r>
        <w:separator/>
      </w:r>
    </w:p>
  </w:endnote>
  <w:endnote w:type="continuationSeparator" w:id="0">
    <w:p w14:paraId="3328EAD0" w14:textId="77777777" w:rsidR="00902BD7" w:rsidRDefault="00902BD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3B02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1916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1DBD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89D8D" w14:textId="77777777" w:rsidR="00902BD7" w:rsidRDefault="00902BD7" w:rsidP="009139A6">
      <w:r>
        <w:separator/>
      </w:r>
    </w:p>
  </w:footnote>
  <w:footnote w:type="continuationSeparator" w:id="0">
    <w:p w14:paraId="742B6512" w14:textId="77777777" w:rsidR="00902BD7" w:rsidRDefault="00902BD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7BF9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08A2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F416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BD7"/>
    <w:rsid w:val="000666E0"/>
    <w:rsid w:val="002510B7"/>
    <w:rsid w:val="005C130B"/>
    <w:rsid w:val="00826F5C"/>
    <w:rsid w:val="00902BD7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9CA3AD"/>
  <w15:chartTrackingRefBased/>
  <w15:docId w15:val="{06E377C1-F329-471A-A406-30B55B6CE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02BD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2021-07-08T19:27:00Z</dcterms:created>
  <dcterms:modified xsi:type="dcterms:W3CDTF">2021-07-08T19:27:00Z</dcterms:modified>
</cp:coreProperties>
</file>